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9E0EB2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73077F" w:rsidRPr="0073077F">
        <w:rPr>
          <w:rFonts w:eastAsia="Times New Roman" w:cs="Times New Roman"/>
          <w:b/>
          <w:lang w:eastAsia="cs-CZ"/>
        </w:rPr>
        <w:t>„</w:t>
      </w:r>
      <w:r w:rsidR="0073077F" w:rsidRPr="0073077F">
        <w:rPr>
          <w:rFonts w:eastAsia="Times New Roman" w:cs="Times New Roman"/>
          <w:b/>
          <w:bCs/>
          <w:lang w:eastAsia="cs-CZ"/>
        </w:rPr>
        <w:t>Dodávka náhradních dílů přejezdové konstrukce BODAN 2026“</w:t>
      </w:r>
      <w:r w:rsidR="0073077F" w:rsidRPr="0073077F">
        <w:rPr>
          <w:rFonts w:eastAsia="Times New Roman" w:cs="Times New Roman"/>
          <w:b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1C446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1C446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7351D" w14:textId="77777777" w:rsidR="001C446B" w:rsidRDefault="001C446B" w:rsidP="00962258">
      <w:pPr>
        <w:spacing w:after="0" w:line="240" w:lineRule="auto"/>
      </w:pPr>
      <w:r>
        <w:separator/>
      </w:r>
    </w:p>
  </w:endnote>
  <w:endnote w:type="continuationSeparator" w:id="0">
    <w:p w14:paraId="43A092E2" w14:textId="77777777" w:rsidR="001C446B" w:rsidRDefault="001C446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3F953AA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1B307" w14:textId="77777777" w:rsidR="001C446B" w:rsidRDefault="001C446B" w:rsidP="00962258">
      <w:pPr>
        <w:spacing w:after="0" w:line="240" w:lineRule="auto"/>
      </w:pPr>
      <w:r>
        <w:separator/>
      </w:r>
    </w:p>
  </w:footnote>
  <w:footnote w:type="continuationSeparator" w:id="0">
    <w:p w14:paraId="21AEA6A3" w14:textId="77777777" w:rsidR="001C446B" w:rsidRDefault="001C446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6FBA"/>
    <w:rsid w:val="001C446B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1EC5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77F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15A71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18D0"/>
    <w:rsid w:val="00D5665E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5561D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7C44FF"/>
    <w:rsid w:val="0087094D"/>
    <w:rsid w:val="00B72819"/>
    <w:rsid w:val="00BE31C7"/>
    <w:rsid w:val="00C601C7"/>
    <w:rsid w:val="00C60469"/>
    <w:rsid w:val="00D518D0"/>
    <w:rsid w:val="00DB3D9A"/>
    <w:rsid w:val="00F5561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91</TotalTime>
  <Pages>2</Pages>
  <Words>466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Hniličková Hana, Bc.</cp:lastModifiedBy>
  <cp:revision>14</cp:revision>
  <cp:lastPrinted>2017-11-28T17:18:00Z</cp:lastPrinted>
  <dcterms:created xsi:type="dcterms:W3CDTF">2023-11-16T10:29:00Z</dcterms:created>
  <dcterms:modified xsi:type="dcterms:W3CDTF">2026-06-25T11:03:00Z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